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Feuerwache Süd Elmshorn - Rückbau eines Rollcontainerunterstands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Feuerwache Süd Elmshorn - Rückbau eines Rollcontainers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